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2262" w14:textId="77777777" w:rsidR="00201B58" w:rsidRDefault="002364C0" w:rsidP="00201B58">
      <w:pPr>
        <w:jc w:val="right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675AEB7E" w:rsidR="00931363" w:rsidRPr="00CE4110" w:rsidRDefault="00D655A7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</w:t>
                            </w:r>
                            <w:r w:rsidR="005064A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 DECANOS ANTE LAS DIVERSAS FACULTADES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CE4110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675AEB7E" w:rsidR="00931363" w:rsidRPr="00CE4110" w:rsidRDefault="00D655A7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</w:t>
                      </w:r>
                      <w:r w:rsidR="005064A1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 DECANOS ANTE LAS DIVERSAS FACULTADES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CE4110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UNMSM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A9FB5A6" w14:textId="29DA9760" w:rsidR="00A36298" w:rsidRPr="00CE4110" w:rsidRDefault="00A36298" w:rsidP="00A36298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 w:rsidR="007D6769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PARA LA INSCRIPCIÓN 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CANDIDATOS</w:t>
      </w:r>
    </w:p>
    <w:p w14:paraId="55C11B3B" w14:textId="1B40853D" w:rsidR="00EE4DEC" w:rsidRDefault="005F2901" w:rsidP="00EE4DEC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El personero titular o el personero alterno son l</w:t>
      </w:r>
      <w:r w:rsidR="00EE4DEC" w:rsidRPr="00C6422C">
        <w:rPr>
          <w:rFonts w:ascii="Arial" w:hAnsi="Arial" w:cs="Arial"/>
        </w:rPr>
        <w:t xml:space="preserve">as </w:t>
      </w:r>
      <w:r w:rsidR="00EE4DEC" w:rsidRPr="005F2901">
        <w:rPr>
          <w:rFonts w:ascii="Arial" w:hAnsi="Arial" w:cs="Arial"/>
          <w:b/>
          <w:bCs/>
        </w:rPr>
        <w:t>únicas</w:t>
      </w:r>
      <w:r w:rsidR="00EE4DEC"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="00EE4DEC"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7EF8BACF" w14:textId="69966260" w:rsidR="00E5291D" w:rsidRPr="00F54AB0" w:rsidRDefault="00E5291D" w:rsidP="00E5291D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bookmarkStart w:id="0" w:name="_Hlk174722773"/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</w:t>
      </w:r>
      <w:r w:rsidR="000109B8" w:rsidRPr="00F54AB0">
        <w:rPr>
          <w:rFonts w:ascii="Arial" w:hAnsi="Arial" w:cs="Arial"/>
        </w:rPr>
        <w:t>19</w:t>
      </w:r>
      <w:r w:rsidRPr="00F54AB0">
        <w:rPr>
          <w:rFonts w:ascii="Arial" w:hAnsi="Arial" w:cs="Arial"/>
        </w:rPr>
        <w:t xml:space="preserve"> de </w:t>
      </w:r>
      <w:r w:rsidR="000109B8" w:rsidRPr="00F54AB0">
        <w:rPr>
          <w:rFonts w:ascii="Arial" w:hAnsi="Arial" w:cs="Arial"/>
        </w:rPr>
        <w:t>agosto</w:t>
      </w:r>
      <w:r w:rsidRPr="00F54AB0">
        <w:rPr>
          <w:rFonts w:ascii="Arial" w:hAnsi="Arial" w:cs="Arial"/>
        </w:rPr>
        <w:t xml:space="preserve"> al </w:t>
      </w:r>
      <w:r w:rsidR="000109B8" w:rsidRPr="00F54AB0">
        <w:rPr>
          <w:rFonts w:ascii="Arial" w:hAnsi="Arial" w:cs="Arial"/>
        </w:rPr>
        <w:t>1</w:t>
      </w:r>
      <w:r w:rsidRPr="00F54AB0">
        <w:rPr>
          <w:rFonts w:ascii="Arial" w:hAnsi="Arial" w:cs="Arial"/>
        </w:rPr>
        <w:t>0 de setiembre 202</w:t>
      </w:r>
      <w:r w:rsidR="00810324" w:rsidRPr="00F54AB0">
        <w:rPr>
          <w:rFonts w:ascii="Arial" w:hAnsi="Arial" w:cs="Arial"/>
        </w:rPr>
        <w:t>4</w:t>
      </w:r>
      <w:r w:rsidRPr="00F54AB0">
        <w:rPr>
          <w:rFonts w:ascii="Arial" w:hAnsi="Arial" w:cs="Arial"/>
        </w:rPr>
        <w:t>.</w:t>
      </w:r>
    </w:p>
    <w:p w14:paraId="272397EE" w14:textId="77777777" w:rsidR="00E5291D" w:rsidRPr="00F54AB0" w:rsidRDefault="00E5291D" w:rsidP="00E5291D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>Las inscripciones serán de forma presencial en el local del Comité Electoral Universitario, 4to piso de la Biblioteca Central.</w:t>
      </w:r>
    </w:p>
    <w:p w14:paraId="1B883B56" w14:textId="5ABB37DF" w:rsidR="00E5291D" w:rsidRDefault="00E5291D" w:rsidP="00E5291D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La fecha indicada para las inscripciones presenciales es el </w:t>
      </w:r>
      <w:r w:rsidR="008B2C23">
        <w:rPr>
          <w:rFonts w:ascii="Arial" w:hAnsi="Arial" w:cs="Arial"/>
        </w:rPr>
        <w:t>miércoles</w:t>
      </w:r>
      <w:r w:rsidRPr="00F54AB0">
        <w:rPr>
          <w:rFonts w:ascii="Arial" w:hAnsi="Arial" w:cs="Arial"/>
        </w:rPr>
        <w:t xml:space="preserve"> </w:t>
      </w:r>
      <w:r w:rsidR="008B2C23">
        <w:rPr>
          <w:rFonts w:ascii="Arial" w:hAnsi="Arial" w:cs="Arial"/>
        </w:rPr>
        <w:t>11</w:t>
      </w:r>
      <w:r w:rsidRPr="00F54AB0">
        <w:rPr>
          <w:rFonts w:ascii="Arial" w:hAnsi="Arial" w:cs="Arial"/>
        </w:rPr>
        <w:t xml:space="preserve"> de setiembre de 0</w:t>
      </w:r>
      <w:r w:rsidR="000109B8" w:rsidRPr="00F54AB0">
        <w:rPr>
          <w:rFonts w:ascii="Arial" w:hAnsi="Arial" w:cs="Arial"/>
        </w:rPr>
        <w:t>8</w:t>
      </w:r>
      <w:r w:rsidRPr="00F54AB0">
        <w:rPr>
          <w:rFonts w:ascii="Arial" w:hAnsi="Arial" w:cs="Arial"/>
        </w:rPr>
        <w:t>:00 hasta las 16:00 horas.</w:t>
      </w:r>
    </w:p>
    <w:bookmarkEnd w:id="0"/>
    <w:p w14:paraId="79172263" w14:textId="535C96DC" w:rsidR="00EE4DEC" w:rsidRPr="00C6422C" w:rsidRDefault="00EE4DEC" w:rsidP="00EE4DE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Los documentos para presentar </w:t>
      </w:r>
      <w:r w:rsidR="00EA617E">
        <w:rPr>
          <w:rFonts w:ascii="Arial" w:hAnsi="Arial" w:cs="Arial"/>
        </w:rPr>
        <w:t>en físico</w:t>
      </w:r>
      <w:r w:rsidRPr="00C6422C">
        <w:rPr>
          <w:rFonts w:ascii="Arial" w:hAnsi="Arial" w:cs="Arial"/>
        </w:rPr>
        <w:t xml:space="preserve"> serán:</w:t>
      </w:r>
    </w:p>
    <w:p w14:paraId="078F1CFD" w14:textId="77777777" w:rsidR="00EE4DEC" w:rsidRPr="00C6422C" w:rsidRDefault="00EE4DEC" w:rsidP="00EE4DEC">
      <w:pPr>
        <w:spacing w:after="0" w:line="240" w:lineRule="auto"/>
        <w:jc w:val="both"/>
        <w:rPr>
          <w:rFonts w:ascii="Arial" w:hAnsi="Arial" w:cs="Arial"/>
        </w:rPr>
      </w:pPr>
    </w:p>
    <w:p w14:paraId="36B4CEC3" w14:textId="51B37139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 w:rsidR="00987E48">
        <w:rPr>
          <w:rFonts w:ascii="Arial" w:hAnsi="Arial" w:cs="Arial"/>
        </w:rPr>
        <w:t xml:space="preserve"> del candidato</w:t>
      </w:r>
      <w:r w:rsidR="005064A1">
        <w:rPr>
          <w:rFonts w:ascii="Arial" w:hAnsi="Arial" w:cs="Arial"/>
        </w:rPr>
        <w:t xml:space="preserve">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</w:t>
      </w:r>
      <w:r w:rsidR="00962EFB" w:rsidRPr="006E238A">
        <w:rPr>
          <w:rFonts w:ascii="Arial" w:hAnsi="Arial" w:cs="Arial"/>
          <w:b/>
          <w:bCs/>
        </w:rPr>
        <w:t>1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081019BC" w14:textId="5A8ADFCB" w:rsidR="00B74F23" w:rsidRPr="00C6422C" w:rsidRDefault="00B74F23" w:rsidP="00B74F23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 w:rsidR="00987E48">
        <w:rPr>
          <w:rFonts w:ascii="Arial" w:hAnsi="Arial" w:cs="Arial"/>
        </w:rPr>
        <w:t xml:space="preserve"> de</w:t>
      </w:r>
      <w:r w:rsidR="005064A1">
        <w:rPr>
          <w:rFonts w:ascii="Arial" w:hAnsi="Arial" w:cs="Arial"/>
        </w:rPr>
        <w:t>l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7C7F197E" w14:textId="63FD8C10" w:rsidR="00EE4DEC" w:rsidRDefault="0036676B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 w:rsidR="00D51ECD"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 w:rsidR="005064A1">
        <w:rPr>
          <w:rFonts w:ascii="Arial" w:hAnsi="Arial" w:cs="Arial"/>
        </w:rPr>
        <w:t xml:space="preserve">l </w:t>
      </w:r>
      <w:r w:rsidRPr="00C6422C">
        <w:rPr>
          <w:rFonts w:ascii="Arial" w:hAnsi="Arial" w:cs="Arial"/>
        </w:rPr>
        <w:t>candidato (</w:t>
      </w:r>
      <w:r w:rsidRPr="006E238A">
        <w:rPr>
          <w:rFonts w:ascii="Arial" w:hAnsi="Arial" w:cs="Arial"/>
          <w:b/>
          <w:bCs/>
        </w:rPr>
        <w:t xml:space="preserve">Formato </w:t>
      </w:r>
      <w:r w:rsidR="00962EFB" w:rsidRPr="006E238A">
        <w:rPr>
          <w:rFonts w:ascii="Arial" w:hAnsi="Arial" w:cs="Arial"/>
          <w:b/>
          <w:bCs/>
        </w:rPr>
        <w:t>0</w:t>
      </w:r>
      <w:r w:rsidR="00B74F23" w:rsidRPr="006E238A">
        <w:rPr>
          <w:rFonts w:ascii="Arial" w:hAnsi="Arial" w:cs="Arial"/>
          <w:b/>
          <w:bCs/>
        </w:rPr>
        <w:t>3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0CDE329B" w14:textId="72FF8217" w:rsidR="005064A1" w:rsidRPr="00C6422C" w:rsidRDefault="005064A1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5064A1">
        <w:rPr>
          <w:rFonts w:ascii="Arial" w:hAnsi="Arial" w:cs="Arial"/>
        </w:rPr>
        <w:t>Plan de gobierno de acuerdo al formato del Comité Electoral Universitario (CEU)</w:t>
      </w:r>
      <w:r w:rsidR="00C14FBC">
        <w:rPr>
          <w:rFonts w:ascii="Arial" w:hAnsi="Arial" w:cs="Arial"/>
        </w:rPr>
        <w:t xml:space="preserve"> </w:t>
      </w:r>
      <w:r w:rsidR="00C14FBC" w:rsidRPr="00C6422C">
        <w:rPr>
          <w:rFonts w:ascii="Arial" w:hAnsi="Arial" w:cs="Arial"/>
        </w:rPr>
        <w:t>(</w:t>
      </w:r>
      <w:r w:rsidR="00C14FBC" w:rsidRPr="006E238A">
        <w:rPr>
          <w:rFonts w:ascii="Arial" w:hAnsi="Arial" w:cs="Arial"/>
          <w:b/>
          <w:bCs/>
        </w:rPr>
        <w:t>Formato 0</w:t>
      </w:r>
      <w:r w:rsidR="00C14FBC">
        <w:rPr>
          <w:rFonts w:ascii="Arial" w:hAnsi="Arial" w:cs="Arial"/>
          <w:b/>
          <w:bCs/>
        </w:rPr>
        <w:t>4</w:t>
      </w:r>
      <w:r w:rsidR="00C14FBC" w:rsidRPr="00C6422C">
        <w:rPr>
          <w:rFonts w:ascii="Arial" w:hAnsi="Arial" w:cs="Arial"/>
        </w:rPr>
        <w:t>)</w:t>
      </w:r>
      <w:r w:rsidRPr="005064A1">
        <w:rPr>
          <w:rFonts w:ascii="Arial" w:hAnsi="Arial" w:cs="Arial"/>
        </w:rPr>
        <w:t>.</w:t>
      </w:r>
    </w:p>
    <w:p w14:paraId="439DC4D9" w14:textId="7A3066A5" w:rsidR="0036676B" w:rsidRDefault="00EE4DEC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="00D51ECD" w:rsidRPr="006E238A">
        <w:rPr>
          <w:rFonts w:ascii="Arial" w:hAnsi="Arial" w:cs="Arial"/>
          <w:b/>
          <w:bCs/>
        </w:rPr>
        <w:t xml:space="preserve">documento </w:t>
      </w:r>
      <w:r w:rsidR="00C14FBC">
        <w:rPr>
          <w:rFonts w:ascii="Arial" w:hAnsi="Arial" w:cs="Arial"/>
          <w:b/>
          <w:bCs/>
        </w:rPr>
        <w:t xml:space="preserve">nacional </w:t>
      </w:r>
      <w:r w:rsidR="00D51ECD" w:rsidRPr="006E238A">
        <w:rPr>
          <w:rFonts w:ascii="Arial" w:hAnsi="Arial" w:cs="Arial"/>
          <w:b/>
          <w:bCs/>
        </w:rPr>
        <w:t>de identidad</w:t>
      </w:r>
      <w:r w:rsidR="00D51ECD">
        <w:rPr>
          <w:rFonts w:ascii="Arial" w:hAnsi="Arial" w:cs="Arial"/>
        </w:rPr>
        <w:t xml:space="preserve"> (D</w:t>
      </w:r>
      <w:r w:rsidR="00991432">
        <w:rPr>
          <w:rFonts w:ascii="Arial" w:hAnsi="Arial" w:cs="Arial"/>
        </w:rPr>
        <w:t>N</w:t>
      </w:r>
      <w:r w:rsidR="006E238A">
        <w:rPr>
          <w:rFonts w:ascii="Arial" w:hAnsi="Arial" w:cs="Arial"/>
        </w:rPr>
        <w:t>I</w:t>
      </w:r>
      <w:r w:rsidR="00D51ECD">
        <w:rPr>
          <w:rFonts w:ascii="Arial" w:hAnsi="Arial" w:cs="Arial"/>
        </w:rPr>
        <w:t>)</w:t>
      </w:r>
      <w:r w:rsidR="0036676B" w:rsidRPr="00C6422C">
        <w:rPr>
          <w:rFonts w:ascii="Arial" w:hAnsi="Arial" w:cs="Arial"/>
        </w:rPr>
        <w:t>.</w:t>
      </w:r>
    </w:p>
    <w:p w14:paraId="657081B7" w14:textId="369DA874" w:rsidR="005064A1" w:rsidRPr="00C6422C" w:rsidRDefault="005064A1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5064A1">
        <w:rPr>
          <w:rFonts w:ascii="Arial" w:hAnsi="Arial" w:cs="Arial"/>
        </w:rPr>
        <w:t>Documento que certifique el grado de doctor o maestro en su especialidad, el mismo que debe haber sido obtenido con estudios presenciales. Se exceptúa de este requisito, a los docentes en la especialidad de artes, de reconocido prestigio nacional o internacional</w:t>
      </w:r>
      <w:r>
        <w:rPr>
          <w:rFonts w:ascii="Arial" w:hAnsi="Arial" w:cs="Arial"/>
        </w:rPr>
        <w:t>.</w:t>
      </w:r>
    </w:p>
    <w:p w14:paraId="2C3531B4" w14:textId="1650CBFE" w:rsidR="00EE4DEC" w:rsidRDefault="00991432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bookmarkStart w:id="1" w:name="_Hlk174661881"/>
      <w:r w:rsidRPr="00991432">
        <w:rPr>
          <w:rFonts w:ascii="Arial" w:hAnsi="Arial" w:cs="Arial"/>
        </w:rPr>
        <w:t>Boleta de pago del último mes</w:t>
      </w:r>
      <w:r w:rsidR="001D5839">
        <w:rPr>
          <w:rFonts w:ascii="Arial" w:hAnsi="Arial" w:cs="Arial"/>
        </w:rPr>
        <w:t xml:space="preserve"> de</w:t>
      </w:r>
      <w:r w:rsidR="00FA7113">
        <w:rPr>
          <w:rFonts w:ascii="Arial" w:hAnsi="Arial" w:cs="Arial"/>
        </w:rPr>
        <w:t>l</w:t>
      </w:r>
      <w:r w:rsidR="001D5839">
        <w:rPr>
          <w:rFonts w:ascii="Arial" w:hAnsi="Arial" w:cs="Arial"/>
        </w:rPr>
        <w:t xml:space="preserve"> candidato</w:t>
      </w:r>
      <w:bookmarkEnd w:id="1"/>
      <w:r w:rsidR="0036676B" w:rsidRPr="00C6422C">
        <w:rPr>
          <w:rFonts w:ascii="Arial" w:hAnsi="Arial" w:cs="Arial"/>
        </w:rPr>
        <w:t>.</w:t>
      </w:r>
    </w:p>
    <w:p w14:paraId="2EB68562" w14:textId="77777777" w:rsidR="002D104D" w:rsidRDefault="002D104D" w:rsidP="002D104D">
      <w:pPr>
        <w:pStyle w:val="Prrafodelista"/>
        <w:spacing w:after="0" w:line="240" w:lineRule="auto"/>
        <w:ind w:left="1440"/>
        <w:jc w:val="both"/>
        <w:rPr>
          <w:rFonts w:ascii="Arial" w:hAnsi="Arial" w:cs="Arial"/>
        </w:rPr>
      </w:pPr>
    </w:p>
    <w:p w14:paraId="32EA5FA9" w14:textId="77777777" w:rsidR="00CF1B6F" w:rsidRDefault="00CF1B6F" w:rsidP="00CF1B6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r w:rsidRPr="002830D1">
        <w:rPr>
          <w:rFonts w:ascii="Arial" w:hAnsi="Arial" w:cs="Arial"/>
          <w:b/>
          <w:bCs/>
        </w:rPr>
        <w:t>foleadas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6464A2A8" w14:textId="26C2BDA5" w:rsidR="00CF1B6F" w:rsidRPr="00D747A2" w:rsidRDefault="00CF1B6F" w:rsidP="00CF1B6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 xml:space="preserve">Todos los formatos suscritos por los candidatos y personeros serán firmados en </w:t>
      </w:r>
      <w:r w:rsidR="000274A3" w:rsidRPr="000274A3">
        <w:rPr>
          <w:rFonts w:ascii="Arial" w:hAnsi="Arial" w:cs="Arial"/>
          <w:b/>
          <w:bCs/>
        </w:rPr>
        <w:t xml:space="preserve">físico con lapicero azul </w:t>
      </w:r>
      <w:r w:rsidRPr="00D747A2">
        <w:rPr>
          <w:rFonts w:ascii="Arial" w:hAnsi="Arial" w:cs="Arial"/>
          <w:b/>
          <w:bCs/>
        </w:rPr>
        <w:t>(firma manuscrita, no se aceptarán firmas escaneadas o impresas)</w:t>
      </w:r>
    </w:p>
    <w:p w14:paraId="03C0ECE6" w14:textId="77777777" w:rsidR="00CF1B6F" w:rsidRPr="002D104D" w:rsidRDefault="00CF1B6F" w:rsidP="00CF1B6F">
      <w:pPr>
        <w:spacing w:after="0" w:line="240" w:lineRule="auto"/>
        <w:jc w:val="both"/>
        <w:rPr>
          <w:rFonts w:ascii="Arial" w:hAnsi="Arial" w:cs="Arial"/>
        </w:rPr>
      </w:pPr>
    </w:p>
    <w:p w14:paraId="1B4CF7E4" w14:textId="77777777" w:rsidR="00CF1B6F" w:rsidRPr="00C6422C" w:rsidRDefault="00CF1B6F" w:rsidP="00CF1B6F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59264" behindDoc="1" locked="0" layoutInCell="1" allowOverlap="1" wp14:anchorId="5B500513" wp14:editId="27DF93B4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CEB27A" w14:textId="77777777" w:rsidR="00CF1B6F" w:rsidRPr="00C6422C" w:rsidRDefault="00CF1B6F" w:rsidP="00CF1B6F">
      <w:pPr>
        <w:spacing w:line="240" w:lineRule="auto"/>
        <w:jc w:val="right"/>
        <w:rPr>
          <w:rFonts w:ascii="Arial" w:hAnsi="Arial" w:cs="Arial"/>
        </w:rPr>
      </w:pPr>
    </w:p>
    <w:p w14:paraId="7EA1EB8D" w14:textId="77777777" w:rsidR="00CF1B6F" w:rsidRPr="00C6422C" w:rsidRDefault="00CF1B6F" w:rsidP="00CF1B6F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>
        <w:rPr>
          <w:rFonts w:ascii="Arial" w:hAnsi="Arial" w:cs="Arial"/>
        </w:rPr>
        <w:t>agosto</w:t>
      </w:r>
      <w:r w:rsidRPr="00C6422C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4</w:t>
      </w:r>
      <w:r w:rsidRPr="00C6422C">
        <w:rPr>
          <w:rFonts w:ascii="Arial" w:hAnsi="Arial" w:cs="Arial"/>
        </w:rPr>
        <w:t>.</w:t>
      </w:r>
    </w:p>
    <w:p w14:paraId="24D67C88" w14:textId="77777777" w:rsidR="00CF1B6F" w:rsidRPr="009B122E" w:rsidRDefault="00CF1B6F" w:rsidP="00CF1B6F">
      <w:pPr>
        <w:spacing w:line="240" w:lineRule="auto"/>
        <w:jc w:val="right"/>
        <w:rPr>
          <w:rFonts w:ascii="Arial" w:hAnsi="Arial" w:cs="Arial"/>
          <w:sz w:val="20"/>
        </w:rPr>
      </w:pPr>
    </w:p>
    <w:p w14:paraId="53742E12" w14:textId="77777777" w:rsidR="00CF1B6F" w:rsidRPr="00A36298" w:rsidRDefault="00CF1B6F" w:rsidP="00CF1B6F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B183903" w14:textId="77777777" w:rsidR="00CF1B6F" w:rsidRPr="0080324D" w:rsidRDefault="00CF1B6F" w:rsidP="00CF1B6F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BAD3798" w14:textId="77777777" w:rsidR="0080324D" w:rsidRPr="0080324D" w:rsidRDefault="0080324D" w:rsidP="00CF1B6F">
      <w:pPr>
        <w:pStyle w:val="Prrafodelista"/>
        <w:spacing w:after="0" w:line="240" w:lineRule="auto"/>
        <w:jc w:val="both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86D8E" w14:textId="77777777" w:rsidR="00D91781" w:rsidRDefault="00D91781" w:rsidP="005D3A40">
      <w:pPr>
        <w:spacing w:after="0" w:line="240" w:lineRule="auto"/>
      </w:pPr>
      <w:r>
        <w:separator/>
      </w:r>
    </w:p>
  </w:endnote>
  <w:endnote w:type="continuationSeparator" w:id="0">
    <w:p w14:paraId="0B148668" w14:textId="77777777" w:rsidR="00D91781" w:rsidRDefault="00D91781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B22E9" w14:textId="77777777" w:rsidR="00D91781" w:rsidRDefault="00D91781" w:rsidP="005D3A40">
      <w:pPr>
        <w:spacing w:after="0" w:line="240" w:lineRule="auto"/>
      </w:pPr>
      <w:r>
        <w:separator/>
      </w:r>
    </w:p>
  </w:footnote>
  <w:footnote w:type="continuationSeparator" w:id="0">
    <w:p w14:paraId="5B6066A4" w14:textId="77777777" w:rsidR="00D91781" w:rsidRDefault="00D91781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4E1C" w14:textId="77777777" w:rsidR="00E5291D" w:rsidRPr="00EE4DEC" w:rsidRDefault="00C6422C" w:rsidP="00E5291D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eastAsia="es-PE"/>
      </w:rPr>
      <w:drawing>
        <wp:anchor distT="0" distB="0" distL="114300" distR="114300" simplePos="0" relativeHeight="251659264" behindDoc="1" locked="0" layoutInCell="1" allowOverlap="1" wp14:anchorId="7F5A42FC" wp14:editId="362D6E90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eastAsia="es-PE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71F96F7F" w14:textId="77777777" w:rsidR="00E5291D" w:rsidRDefault="00E5291D" w:rsidP="00E5291D">
    <w:pPr>
      <w:spacing w:after="0" w:line="240" w:lineRule="auto"/>
      <w:jc w:val="center"/>
    </w:pPr>
    <w:r w:rsidRPr="00EE4DE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 xml:space="preserve">R.R. </w:t>
    </w:r>
    <w:r w:rsidRPr="00C97506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006680</w:t>
    </w:r>
    <w:r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-202</w:t>
    </w:r>
    <w:r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6C6269F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09B8"/>
    <w:rsid w:val="000247D1"/>
    <w:rsid w:val="000274A3"/>
    <w:rsid w:val="000304EF"/>
    <w:rsid w:val="00034926"/>
    <w:rsid w:val="000379A3"/>
    <w:rsid w:val="00051FD4"/>
    <w:rsid w:val="0007736A"/>
    <w:rsid w:val="0009265F"/>
    <w:rsid w:val="00095FFA"/>
    <w:rsid w:val="000A7CAB"/>
    <w:rsid w:val="000C2634"/>
    <w:rsid w:val="000E540F"/>
    <w:rsid w:val="000F679B"/>
    <w:rsid w:val="00103968"/>
    <w:rsid w:val="00121B6D"/>
    <w:rsid w:val="00125A4B"/>
    <w:rsid w:val="00140FA2"/>
    <w:rsid w:val="001529E0"/>
    <w:rsid w:val="0015717C"/>
    <w:rsid w:val="00161AFD"/>
    <w:rsid w:val="00192500"/>
    <w:rsid w:val="00193578"/>
    <w:rsid w:val="00197D86"/>
    <w:rsid w:val="001A2629"/>
    <w:rsid w:val="001A61A8"/>
    <w:rsid w:val="001B6F4E"/>
    <w:rsid w:val="001C4A1B"/>
    <w:rsid w:val="001C753C"/>
    <w:rsid w:val="001D5839"/>
    <w:rsid w:val="001F5DDD"/>
    <w:rsid w:val="002002A9"/>
    <w:rsid w:val="00201B58"/>
    <w:rsid w:val="00202967"/>
    <w:rsid w:val="002064D9"/>
    <w:rsid w:val="00210E3C"/>
    <w:rsid w:val="00222BF0"/>
    <w:rsid w:val="002364C0"/>
    <w:rsid w:val="0024567A"/>
    <w:rsid w:val="00245C14"/>
    <w:rsid w:val="0025303D"/>
    <w:rsid w:val="00255334"/>
    <w:rsid w:val="0025556F"/>
    <w:rsid w:val="002839FB"/>
    <w:rsid w:val="00291A49"/>
    <w:rsid w:val="00293984"/>
    <w:rsid w:val="00296642"/>
    <w:rsid w:val="002A4211"/>
    <w:rsid w:val="002A7B8D"/>
    <w:rsid w:val="002C74A2"/>
    <w:rsid w:val="002D104D"/>
    <w:rsid w:val="002E47FF"/>
    <w:rsid w:val="002F1706"/>
    <w:rsid w:val="00343C26"/>
    <w:rsid w:val="00346914"/>
    <w:rsid w:val="00351169"/>
    <w:rsid w:val="00351F41"/>
    <w:rsid w:val="00354DA9"/>
    <w:rsid w:val="003619C4"/>
    <w:rsid w:val="0036676B"/>
    <w:rsid w:val="00366AC2"/>
    <w:rsid w:val="0038570F"/>
    <w:rsid w:val="0039227C"/>
    <w:rsid w:val="0039524D"/>
    <w:rsid w:val="003A1CED"/>
    <w:rsid w:val="003B63C5"/>
    <w:rsid w:val="003C1765"/>
    <w:rsid w:val="003D617D"/>
    <w:rsid w:val="003E1604"/>
    <w:rsid w:val="00431600"/>
    <w:rsid w:val="004370B6"/>
    <w:rsid w:val="004375E5"/>
    <w:rsid w:val="004412F2"/>
    <w:rsid w:val="0046558A"/>
    <w:rsid w:val="00471591"/>
    <w:rsid w:val="004847DA"/>
    <w:rsid w:val="004D26C7"/>
    <w:rsid w:val="004D79DB"/>
    <w:rsid w:val="004E0E1A"/>
    <w:rsid w:val="004F0833"/>
    <w:rsid w:val="0050200B"/>
    <w:rsid w:val="005064A1"/>
    <w:rsid w:val="005133A2"/>
    <w:rsid w:val="00513642"/>
    <w:rsid w:val="00525E85"/>
    <w:rsid w:val="00542263"/>
    <w:rsid w:val="00550C53"/>
    <w:rsid w:val="00550E6D"/>
    <w:rsid w:val="005518B0"/>
    <w:rsid w:val="0055624B"/>
    <w:rsid w:val="005641E6"/>
    <w:rsid w:val="00576FDD"/>
    <w:rsid w:val="005A23D2"/>
    <w:rsid w:val="005B18FD"/>
    <w:rsid w:val="005B6039"/>
    <w:rsid w:val="005B651A"/>
    <w:rsid w:val="005C7F9A"/>
    <w:rsid w:val="005D3A40"/>
    <w:rsid w:val="005F227C"/>
    <w:rsid w:val="005F2901"/>
    <w:rsid w:val="005F58C9"/>
    <w:rsid w:val="005F67AF"/>
    <w:rsid w:val="00610EA5"/>
    <w:rsid w:val="00616EA2"/>
    <w:rsid w:val="00617957"/>
    <w:rsid w:val="006304CC"/>
    <w:rsid w:val="00642F02"/>
    <w:rsid w:val="00675EE9"/>
    <w:rsid w:val="00685159"/>
    <w:rsid w:val="00693DB2"/>
    <w:rsid w:val="006A501F"/>
    <w:rsid w:val="006A7D2F"/>
    <w:rsid w:val="006B72ED"/>
    <w:rsid w:val="006C5E17"/>
    <w:rsid w:val="006E02BD"/>
    <w:rsid w:val="006E08BA"/>
    <w:rsid w:val="006E238A"/>
    <w:rsid w:val="00722D9E"/>
    <w:rsid w:val="00741553"/>
    <w:rsid w:val="0075312A"/>
    <w:rsid w:val="00762C13"/>
    <w:rsid w:val="00773283"/>
    <w:rsid w:val="007758A6"/>
    <w:rsid w:val="00790AA5"/>
    <w:rsid w:val="007A74AF"/>
    <w:rsid w:val="007A78E0"/>
    <w:rsid w:val="007B5FEF"/>
    <w:rsid w:val="007B723C"/>
    <w:rsid w:val="007C621E"/>
    <w:rsid w:val="007D6769"/>
    <w:rsid w:val="007D7341"/>
    <w:rsid w:val="007E7D9E"/>
    <w:rsid w:val="007F2827"/>
    <w:rsid w:val="007F57B2"/>
    <w:rsid w:val="007F6808"/>
    <w:rsid w:val="0080324D"/>
    <w:rsid w:val="00810324"/>
    <w:rsid w:val="008141B2"/>
    <w:rsid w:val="00820649"/>
    <w:rsid w:val="008331CB"/>
    <w:rsid w:val="00842C51"/>
    <w:rsid w:val="0086229F"/>
    <w:rsid w:val="008737BB"/>
    <w:rsid w:val="00877925"/>
    <w:rsid w:val="00882E34"/>
    <w:rsid w:val="0089381D"/>
    <w:rsid w:val="008B0BAD"/>
    <w:rsid w:val="008B2C23"/>
    <w:rsid w:val="008C2254"/>
    <w:rsid w:val="00903A67"/>
    <w:rsid w:val="009312B0"/>
    <w:rsid w:val="00931363"/>
    <w:rsid w:val="0093441B"/>
    <w:rsid w:val="00962EFB"/>
    <w:rsid w:val="00963588"/>
    <w:rsid w:val="00987E48"/>
    <w:rsid w:val="00991432"/>
    <w:rsid w:val="00991FE7"/>
    <w:rsid w:val="009B2F97"/>
    <w:rsid w:val="009B315E"/>
    <w:rsid w:val="009D03EB"/>
    <w:rsid w:val="009E30B2"/>
    <w:rsid w:val="009F46E7"/>
    <w:rsid w:val="00A11A31"/>
    <w:rsid w:val="00A213E7"/>
    <w:rsid w:val="00A22935"/>
    <w:rsid w:val="00A36298"/>
    <w:rsid w:val="00A5028E"/>
    <w:rsid w:val="00A55A9E"/>
    <w:rsid w:val="00A72DFF"/>
    <w:rsid w:val="00A775FC"/>
    <w:rsid w:val="00A91ECA"/>
    <w:rsid w:val="00AB6569"/>
    <w:rsid w:val="00AC2E95"/>
    <w:rsid w:val="00AC5EB7"/>
    <w:rsid w:val="00AC740D"/>
    <w:rsid w:val="00AD6DA6"/>
    <w:rsid w:val="00AE3BD8"/>
    <w:rsid w:val="00AE42BE"/>
    <w:rsid w:val="00AE5752"/>
    <w:rsid w:val="00AF0150"/>
    <w:rsid w:val="00AF4B11"/>
    <w:rsid w:val="00AF4BE6"/>
    <w:rsid w:val="00B02AEA"/>
    <w:rsid w:val="00B074FB"/>
    <w:rsid w:val="00B10479"/>
    <w:rsid w:val="00B11688"/>
    <w:rsid w:val="00B325A1"/>
    <w:rsid w:val="00B478AA"/>
    <w:rsid w:val="00B67C98"/>
    <w:rsid w:val="00B730B7"/>
    <w:rsid w:val="00B74F23"/>
    <w:rsid w:val="00B959B5"/>
    <w:rsid w:val="00BA7AE7"/>
    <w:rsid w:val="00BD3095"/>
    <w:rsid w:val="00C04715"/>
    <w:rsid w:val="00C10796"/>
    <w:rsid w:val="00C1433E"/>
    <w:rsid w:val="00C14FBC"/>
    <w:rsid w:val="00C245A6"/>
    <w:rsid w:val="00C418FC"/>
    <w:rsid w:val="00C47443"/>
    <w:rsid w:val="00C62BB1"/>
    <w:rsid w:val="00C6357A"/>
    <w:rsid w:val="00C6422C"/>
    <w:rsid w:val="00C65B51"/>
    <w:rsid w:val="00C9746B"/>
    <w:rsid w:val="00C976E6"/>
    <w:rsid w:val="00CA3E8D"/>
    <w:rsid w:val="00CB4626"/>
    <w:rsid w:val="00CC36D6"/>
    <w:rsid w:val="00CD1EA6"/>
    <w:rsid w:val="00CE4110"/>
    <w:rsid w:val="00CF1B6F"/>
    <w:rsid w:val="00D00754"/>
    <w:rsid w:val="00D01377"/>
    <w:rsid w:val="00D07173"/>
    <w:rsid w:val="00D103DC"/>
    <w:rsid w:val="00D10DD8"/>
    <w:rsid w:val="00D14067"/>
    <w:rsid w:val="00D33F2E"/>
    <w:rsid w:val="00D343BA"/>
    <w:rsid w:val="00D51ECD"/>
    <w:rsid w:val="00D655A7"/>
    <w:rsid w:val="00D747A2"/>
    <w:rsid w:val="00D91781"/>
    <w:rsid w:val="00D96AA1"/>
    <w:rsid w:val="00DC0F71"/>
    <w:rsid w:val="00DC5F1F"/>
    <w:rsid w:val="00DE4B01"/>
    <w:rsid w:val="00DF6973"/>
    <w:rsid w:val="00E00120"/>
    <w:rsid w:val="00E0148D"/>
    <w:rsid w:val="00E027B0"/>
    <w:rsid w:val="00E14910"/>
    <w:rsid w:val="00E34504"/>
    <w:rsid w:val="00E41AB4"/>
    <w:rsid w:val="00E5291D"/>
    <w:rsid w:val="00E60002"/>
    <w:rsid w:val="00E71C17"/>
    <w:rsid w:val="00E87143"/>
    <w:rsid w:val="00EA3CD7"/>
    <w:rsid w:val="00EA617E"/>
    <w:rsid w:val="00EA74E5"/>
    <w:rsid w:val="00EB4F18"/>
    <w:rsid w:val="00ED697B"/>
    <w:rsid w:val="00ED7076"/>
    <w:rsid w:val="00ED753E"/>
    <w:rsid w:val="00ED7773"/>
    <w:rsid w:val="00EE0815"/>
    <w:rsid w:val="00EE14B3"/>
    <w:rsid w:val="00EE375E"/>
    <w:rsid w:val="00EE3E7A"/>
    <w:rsid w:val="00EE497F"/>
    <w:rsid w:val="00EE4DEC"/>
    <w:rsid w:val="00F00069"/>
    <w:rsid w:val="00F01E97"/>
    <w:rsid w:val="00F061A6"/>
    <w:rsid w:val="00F103C5"/>
    <w:rsid w:val="00F461B8"/>
    <w:rsid w:val="00F54AB0"/>
    <w:rsid w:val="00F56D63"/>
    <w:rsid w:val="00F62549"/>
    <w:rsid w:val="00F6304F"/>
    <w:rsid w:val="00F64FCB"/>
    <w:rsid w:val="00F726EF"/>
    <w:rsid w:val="00F868A0"/>
    <w:rsid w:val="00F878BD"/>
    <w:rsid w:val="00FA7113"/>
    <w:rsid w:val="00FA7B17"/>
    <w:rsid w:val="00FB042C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94BD8-9101-4114-AC54-6C7DC64A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20</TotalTime>
  <Pages>1</Pages>
  <Words>248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Administrador</cp:lastModifiedBy>
  <cp:revision>33</cp:revision>
  <cp:lastPrinted>2018-09-13T19:00:00Z</cp:lastPrinted>
  <dcterms:created xsi:type="dcterms:W3CDTF">2022-06-18T23:20:00Z</dcterms:created>
  <dcterms:modified xsi:type="dcterms:W3CDTF">2024-08-27T20:46:00Z</dcterms:modified>
</cp:coreProperties>
</file>